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7B7F17">
        <w:rPr>
          <w:b/>
          <w:sz w:val="24"/>
        </w:rPr>
        <w:t>1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F7861" w:rsidRPr="007F7861">
        <w:rPr>
          <w:b/>
          <w:sz w:val="28"/>
        </w:rPr>
        <w:t>R5-212142</w:t>
      </w:r>
    </w:p>
    <w:p w:rsidR="00D2446A" w:rsidRPr="00823E08" w:rsidRDefault="007B7F17" w:rsidP="00D244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095B47" w:rsidRPr="002A0AEF">
        <w:rPr>
          <w:rFonts w:ascii="Arial" w:hAnsi="Arial"/>
          <w:sz w:val="24"/>
        </w:rPr>
        <w:t>Samsung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F85274" w:rsidRPr="00F85274">
        <w:rPr>
          <w:rFonts w:ascii="Arial" w:hAnsi="Arial"/>
          <w:sz w:val="24"/>
        </w:rPr>
        <w:t xml:space="preserve">TS 38.523-1 Tracker status </w:t>
      </w:r>
      <w:r w:rsidR="007F7861">
        <w:rPr>
          <w:rFonts w:ascii="Arial" w:hAnsi="Arial"/>
          <w:sz w:val="24"/>
        </w:rPr>
        <w:t>after</w:t>
      </w:r>
      <w:r w:rsidR="007B7F17">
        <w:rPr>
          <w:rFonts w:ascii="Arial" w:hAnsi="Arial"/>
          <w:sz w:val="24"/>
        </w:rPr>
        <w:t xml:space="preserve"> RAN5#91</w:t>
      </w:r>
      <w:r w:rsidR="00A86955">
        <w:rPr>
          <w:rFonts w:ascii="Arial" w:hAnsi="Arial"/>
          <w:sz w:val="24"/>
        </w:rPr>
        <w:t>-e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>
        <w:t xml:space="preserve"> [5]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7A2F0B" w:rsidRPr="007A2F0B">
        <w:rPr>
          <w:rStyle w:val="PLChar"/>
          <w:sz w:val="20"/>
        </w:rPr>
        <w:t>TS_38523_1_TCs_tracker_status_</w:t>
      </w:r>
      <w:r w:rsidR="007F7861">
        <w:rPr>
          <w:rStyle w:val="PLChar"/>
          <w:sz w:val="20"/>
        </w:rPr>
        <w:t>after</w:t>
      </w:r>
      <w:r w:rsidR="007B7F17">
        <w:rPr>
          <w:rStyle w:val="PLChar"/>
          <w:sz w:val="20"/>
        </w:rPr>
        <w:t>_R5#91</w:t>
      </w:r>
      <w:r w:rsidR="00A86955">
        <w:rPr>
          <w:rStyle w:val="PLChar"/>
          <w:sz w:val="20"/>
        </w:rPr>
        <w:t>e</w:t>
      </w:r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3E49AA">
        <w:t>1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Hyperlink"/>
          </w:rPr>
          <w:t>R5-212141</w:t>
        </w:r>
      </w:hyperlink>
      <w:r w:rsidR="007F7861">
        <w:t xml:space="preserve"> [9</w:t>
      </w:r>
      <w:r w:rsidR="00717BE6">
        <w:t xml:space="preserve">] which contained the status </w:t>
      </w:r>
      <w:r w:rsidR="003E49AA">
        <w:t>before</w:t>
      </w:r>
      <w:r w:rsidR="007B7F17">
        <w:t xml:space="preserve"> the RAN5#</w:t>
      </w:r>
      <w:r w:rsidR="00717BE6">
        <w:t>9</w:t>
      </w:r>
      <w:r w:rsidR="003E49AA">
        <w:t>1</w:t>
      </w:r>
      <w:bookmarkStart w:id="5" w:name="_GoBack"/>
      <w:bookmarkEnd w:id="5"/>
      <w:r w:rsidR="00717BE6">
        <w:t>-e meeting</w:t>
      </w:r>
      <w:r w:rsidR="00533135">
        <w:t>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  <w:t xml:space="preserve">Wherever possible the cells in which changes were made were highlighted in light yellow.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3135" w:rsidRPr="00E9481F" w:rsidRDefault="00533135" w:rsidP="0053529E">
      <w:pPr>
        <w:pStyle w:val="EX"/>
      </w:pPr>
      <w:r>
        <w:t>[4]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[5]</w:t>
      </w:r>
      <w:r>
        <w:tab/>
      </w:r>
      <w:hyperlink r:id="rId13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Hyperlink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Pr="00E9481F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Hyperlink"/>
          </w:rPr>
          <w:t>R5-212141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1</w:t>
      </w:r>
      <w:r w:rsidRPr="007A2F0B">
        <w:t>-e</w:t>
      </w:r>
    </w:p>
    <w:p w:rsidR="0053529E" w:rsidRDefault="0053529E" w:rsidP="002C7E70"/>
    <w:sectPr w:rsidR="0053529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71B" w:rsidRDefault="0030671B">
      <w:r>
        <w:separator/>
      </w:r>
    </w:p>
  </w:endnote>
  <w:endnote w:type="continuationSeparator" w:id="0">
    <w:p w:rsidR="0030671B" w:rsidRDefault="0030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7BE6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71B" w:rsidRDefault="0030671B">
      <w:r>
        <w:separator/>
      </w:r>
    </w:p>
  </w:footnote>
  <w:footnote w:type="continuationSeparator" w:id="0">
    <w:p w:rsidR="0030671B" w:rsidRDefault="0030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7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F4252C-DE1A-4CB9-9822-35F00BFF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2906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SB210511</cp:lastModifiedBy>
  <cp:revision>9</cp:revision>
  <cp:lastPrinted>2009-01-20T12:46:00Z</cp:lastPrinted>
  <dcterms:created xsi:type="dcterms:W3CDTF">2021-03-26T09:06:00Z</dcterms:created>
  <dcterms:modified xsi:type="dcterms:W3CDTF">2021-06-14T07:12:00Z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